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9ACAA" w14:textId="77777777" w:rsidR="00B7282B" w:rsidRDefault="00000000">
      <w:pPr>
        <w:pStyle w:val="Standard"/>
        <w:rPr>
          <w:sz w:val="12"/>
          <w:szCs w:val="12"/>
        </w:rPr>
      </w:pPr>
      <w:r>
        <w:rPr>
          <w:sz w:val="12"/>
          <w:szCs w:val="12"/>
        </w:rPr>
        <w:t>Powiat Pabianicki</w:t>
      </w:r>
    </w:p>
    <w:p w14:paraId="5391D9A3" w14:textId="77777777" w:rsidR="00B7282B" w:rsidRDefault="00000000">
      <w:pPr>
        <w:pStyle w:val="Standard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A158FDB" wp14:editId="583CC2BD">
            <wp:simplePos x="0" y="0"/>
            <wp:positionH relativeFrom="margin">
              <wp:posOffset>9528</wp:posOffset>
            </wp:positionH>
            <wp:positionV relativeFrom="paragraph">
              <wp:posOffset>66037</wp:posOffset>
            </wp:positionV>
            <wp:extent cx="590546" cy="638178"/>
            <wp:effectExtent l="0" t="0" r="4" b="9522"/>
            <wp:wrapNone/>
            <wp:docPr id="1156318286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46" cy="6381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D5720ED" w14:textId="77777777" w:rsidR="00B7282B" w:rsidRDefault="00B7282B">
      <w:pPr>
        <w:pStyle w:val="Standard"/>
        <w:jc w:val="center"/>
        <w:rPr>
          <w:rFonts w:ascii="Calibri" w:hAnsi="Calibri"/>
          <w:b/>
          <w:bCs/>
        </w:rPr>
      </w:pPr>
    </w:p>
    <w:p w14:paraId="3296EE5A" w14:textId="77777777" w:rsidR="00B7282B" w:rsidRDefault="00B7282B">
      <w:pPr>
        <w:pStyle w:val="Standard"/>
        <w:jc w:val="center"/>
        <w:rPr>
          <w:rFonts w:ascii="Calibri" w:hAnsi="Calibri"/>
          <w:b/>
          <w:bCs/>
        </w:rPr>
      </w:pPr>
    </w:p>
    <w:p w14:paraId="6342CCC2" w14:textId="77777777" w:rsidR="00B7282B" w:rsidRDefault="00B7282B">
      <w:pPr>
        <w:pStyle w:val="Standard"/>
        <w:jc w:val="center"/>
        <w:rPr>
          <w:rFonts w:ascii="Calibri" w:hAnsi="Calibri"/>
          <w:b/>
          <w:bCs/>
        </w:rPr>
      </w:pPr>
    </w:p>
    <w:p w14:paraId="14B6150E" w14:textId="77777777" w:rsidR="00B7282B" w:rsidRDefault="00000000">
      <w:pPr>
        <w:pStyle w:val="Standard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FORMULARZ ZGŁOSZENIOWY ORGANIZACJI</w:t>
      </w:r>
    </w:p>
    <w:p w14:paraId="2852871D" w14:textId="77777777" w:rsidR="00B7282B" w:rsidRDefault="00B7282B">
      <w:pPr>
        <w:pStyle w:val="Standard"/>
        <w:jc w:val="center"/>
        <w:rPr>
          <w:rFonts w:ascii="Calibri" w:hAnsi="Calibri"/>
          <w:b/>
          <w:bCs/>
          <w:sz w:val="12"/>
          <w:szCs w:val="12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8"/>
        <w:gridCol w:w="7820"/>
      </w:tblGrid>
      <w:tr w:rsidR="00B7282B" w14:paraId="77B8B48E" w14:textId="77777777">
        <w:tblPrEx>
          <w:tblCellMar>
            <w:top w:w="0" w:type="dxa"/>
            <w:bottom w:w="0" w:type="dxa"/>
          </w:tblCellMar>
        </w:tblPrEx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632E3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Nazwa wydarzenia: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AEFA7" w14:textId="77777777" w:rsidR="00B7282B" w:rsidRDefault="00000000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Spotkanie integracyjne organizacji pozarządowych powiatu pabianickiego</w:t>
            </w:r>
          </w:p>
        </w:tc>
      </w:tr>
      <w:tr w:rsidR="00B7282B" w14:paraId="1B70D91F" w14:textId="77777777">
        <w:tblPrEx>
          <w:tblCellMar>
            <w:top w:w="0" w:type="dxa"/>
            <w:bottom w:w="0" w:type="dxa"/>
          </w:tblCellMar>
        </w:tblPrEx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F39D8E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Data wydarzenia:</w:t>
            </w:r>
          </w:p>
        </w:tc>
        <w:tc>
          <w:tcPr>
            <w:tcW w:w="7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00EB4" w14:textId="77777777" w:rsidR="00B7282B" w:rsidRDefault="00000000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 października 2025 r., godz. 16:00-20:00</w:t>
            </w:r>
          </w:p>
        </w:tc>
      </w:tr>
      <w:tr w:rsidR="00B7282B" w14:paraId="50218628" w14:textId="77777777">
        <w:tblPrEx>
          <w:tblCellMar>
            <w:top w:w="0" w:type="dxa"/>
            <w:bottom w:w="0" w:type="dxa"/>
          </w:tblCellMar>
        </w:tblPrEx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649E9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Miejsce:</w:t>
            </w:r>
          </w:p>
        </w:tc>
        <w:tc>
          <w:tcPr>
            <w:tcW w:w="7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E4CB5" w14:textId="77777777" w:rsidR="00B7282B" w:rsidRDefault="00000000">
            <w:pPr>
              <w:pStyle w:val="Standard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Młodzieżowy Dom Kultury w Pabianicach, ul. Pułaskiego 38</w:t>
            </w:r>
          </w:p>
        </w:tc>
      </w:tr>
    </w:tbl>
    <w:p w14:paraId="31249488" w14:textId="77777777" w:rsidR="00B7282B" w:rsidRDefault="00B7282B">
      <w:pPr>
        <w:pStyle w:val="Standard"/>
        <w:rPr>
          <w:rFonts w:ascii="Calibri" w:hAnsi="Calibri"/>
          <w:sz w:val="12"/>
          <w:szCs w:val="12"/>
        </w:rPr>
      </w:pPr>
    </w:p>
    <w:p w14:paraId="636303BD" w14:textId="77777777" w:rsidR="00B7282B" w:rsidRDefault="00000000">
      <w:pPr>
        <w:pStyle w:val="Standard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Dane rejestracyjne:</w:t>
      </w:r>
    </w:p>
    <w:tbl>
      <w:tblPr>
        <w:tblW w:w="99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5"/>
        <w:gridCol w:w="5271"/>
      </w:tblGrid>
      <w:tr w:rsidR="00B7282B" w14:paraId="39553BFF" w14:textId="77777777">
        <w:tblPrEx>
          <w:tblCellMar>
            <w:top w:w="0" w:type="dxa"/>
            <w:bottom w:w="0" w:type="dxa"/>
          </w:tblCellMar>
        </w:tblPrEx>
        <w:trPr>
          <w:trHeight w:val="837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35DCC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Nazwa organizacji: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8249C6" w14:textId="77777777" w:rsidR="00B7282B" w:rsidRDefault="00B7282B">
            <w:pPr>
              <w:pStyle w:val="TableContents"/>
              <w:jc w:val="center"/>
              <w:rPr>
                <w:rFonts w:ascii="Calibri" w:hAnsi="Calibri"/>
              </w:rPr>
            </w:pPr>
          </w:p>
        </w:tc>
      </w:tr>
      <w:tr w:rsidR="00B7282B" w14:paraId="5C0015F5" w14:textId="77777777">
        <w:tblPrEx>
          <w:tblCellMar>
            <w:top w:w="0" w:type="dxa"/>
            <w:bottom w:w="0" w:type="dxa"/>
          </w:tblCellMar>
        </w:tblPrEx>
        <w:tc>
          <w:tcPr>
            <w:tcW w:w="4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B8446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Dane organizacji:</w:t>
            </w:r>
          </w:p>
          <w:p w14:paraId="073E34B8" w14:textId="77777777" w:rsidR="00B7282B" w:rsidRDefault="00000000">
            <w:pPr>
              <w:pStyle w:val="TableContents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(numer KRS lub innej ewidencji, adres siedziby,</w:t>
            </w:r>
            <w:r>
              <w:rPr>
                <w:rFonts w:ascii="Calibri" w:hAnsi="Calibri"/>
                <w:sz w:val="20"/>
                <w:szCs w:val="20"/>
              </w:rPr>
              <w:br/>
              <w:t>adres e-mail, nr telefonu)</w:t>
            </w:r>
          </w:p>
        </w:tc>
        <w:tc>
          <w:tcPr>
            <w:tcW w:w="5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92EAA" w14:textId="77777777" w:rsidR="00B7282B" w:rsidRDefault="00B7282B">
            <w:pPr>
              <w:pStyle w:val="TableContents"/>
              <w:jc w:val="center"/>
              <w:rPr>
                <w:rFonts w:ascii="Calibri" w:hAnsi="Calibri"/>
              </w:rPr>
            </w:pPr>
          </w:p>
        </w:tc>
      </w:tr>
      <w:tr w:rsidR="00B7282B" w14:paraId="5D83837E" w14:textId="77777777">
        <w:tblPrEx>
          <w:tblCellMar>
            <w:top w:w="0" w:type="dxa"/>
            <w:bottom w:w="0" w:type="dxa"/>
          </w:tblCellMar>
        </w:tblPrEx>
        <w:tc>
          <w:tcPr>
            <w:tcW w:w="4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74EEB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Liczba członków organizacji uczestniczących w spotkaniu:</w:t>
            </w:r>
          </w:p>
          <w:p w14:paraId="527B4AF6" w14:textId="77777777" w:rsidR="00B7282B" w:rsidRDefault="00000000">
            <w:pPr>
              <w:pStyle w:val="TableContents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(na jedną organizację przewidziano udział  2 przedstawicieli – zgłoszenia ponad stan będą wpisane na listę rezerwową)</w:t>
            </w:r>
          </w:p>
        </w:tc>
        <w:tc>
          <w:tcPr>
            <w:tcW w:w="5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7A50B" w14:textId="77777777" w:rsidR="00B7282B" w:rsidRDefault="00B7282B">
            <w:pPr>
              <w:pStyle w:val="TableContents"/>
              <w:jc w:val="center"/>
              <w:rPr>
                <w:rFonts w:ascii="Calibri" w:hAnsi="Calibri"/>
              </w:rPr>
            </w:pPr>
          </w:p>
        </w:tc>
      </w:tr>
    </w:tbl>
    <w:p w14:paraId="19585337" w14:textId="77777777" w:rsidR="00B7282B" w:rsidRDefault="00B7282B">
      <w:pPr>
        <w:pStyle w:val="Standard"/>
        <w:jc w:val="both"/>
      </w:pPr>
    </w:p>
    <w:p w14:paraId="6C7D21AC" w14:textId="77777777" w:rsidR="00B7282B" w:rsidRDefault="00000000">
      <w:pPr>
        <w:pStyle w:val="Standard"/>
        <w:jc w:val="both"/>
      </w:pPr>
      <w:r>
        <w:rPr>
          <w:rFonts w:ascii="Calibri" w:hAnsi="Calibri"/>
        </w:rPr>
        <w:t>Prosimy o zapoznanie się z poniższym porządkiem spotkania, gdyż dokonanie zgłoszenia jest równoznaczne z pełnym uczestnictwem w wydarzeniu, co oznacza udział we wszystkich zaplanowanych częściach programu.</w:t>
      </w:r>
    </w:p>
    <w:p w14:paraId="1781A245" w14:textId="77777777" w:rsidR="00B7282B" w:rsidRDefault="00B7282B">
      <w:pPr>
        <w:pStyle w:val="Standard"/>
        <w:jc w:val="both"/>
      </w:pPr>
    </w:p>
    <w:p w14:paraId="633B025D" w14:textId="77777777" w:rsidR="00B7282B" w:rsidRDefault="00000000">
      <w:pPr>
        <w:pStyle w:val="Standard"/>
      </w:pPr>
      <w:r>
        <w:rPr>
          <w:rFonts w:ascii="Calibri" w:hAnsi="Calibri"/>
          <w:b/>
          <w:bCs/>
        </w:rPr>
        <w:t>Porządek spotkania:</w:t>
      </w:r>
    </w:p>
    <w:tbl>
      <w:tblPr>
        <w:tblW w:w="99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16"/>
      </w:tblGrid>
      <w:tr w:rsidR="00B7282B" w14:paraId="341C83AD" w14:textId="77777777">
        <w:tblPrEx>
          <w:tblCellMar>
            <w:top w:w="0" w:type="dxa"/>
            <w:bottom w:w="0" w:type="dxa"/>
          </w:tblCellMar>
        </w:tblPrEx>
        <w:tc>
          <w:tcPr>
            <w:tcW w:w="9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686B2" w14:textId="77777777" w:rsidR="00B7282B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16:00-16:30 | Powitanie uczestników</w:t>
            </w:r>
          </w:p>
          <w:p w14:paraId="65FA3D7E" w14:textId="77777777" w:rsidR="00B7282B" w:rsidRDefault="00000000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Rozpoczęcie spotkania.</w:t>
            </w:r>
          </w:p>
          <w:p w14:paraId="4C15FB04" w14:textId="503C3083" w:rsidR="00B7282B" w:rsidRDefault="00000000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Zaprezentowanie organizacji pozarządowych prze</w:t>
            </w:r>
            <w:r w:rsidR="00953C88">
              <w:rPr>
                <w:rFonts w:ascii="Calibri" w:hAnsi="Calibri"/>
              </w:rPr>
              <w:t>z</w:t>
            </w:r>
            <w:r>
              <w:rPr>
                <w:rFonts w:ascii="Calibri" w:hAnsi="Calibri"/>
              </w:rPr>
              <w:t xml:space="preserve"> ich przedstawicieli.</w:t>
            </w:r>
          </w:p>
          <w:p w14:paraId="024BA60B" w14:textId="77777777" w:rsidR="00B7282B" w:rsidRDefault="00000000">
            <w:pPr>
              <w:pStyle w:val="TableContents"/>
            </w:pPr>
            <w:r>
              <w:rPr>
                <w:rFonts w:ascii="Calibri" w:hAnsi="Calibri"/>
                <w:b/>
                <w:bCs/>
              </w:rPr>
              <w:t>16:30-18:00 | Szkolenie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b/>
                <w:bCs/>
              </w:rPr>
              <w:t>„</w:t>
            </w:r>
            <w:r>
              <w:rPr>
                <w:b/>
                <w:bCs/>
              </w:rPr>
              <w:t>Od pomysłu do projektu, czyli o tym jak zacząć pisać projekty”</w:t>
            </w:r>
          </w:p>
          <w:p w14:paraId="2B2DA274" w14:textId="77777777" w:rsidR="00B7282B" w:rsidRDefault="00000000">
            <w:pPr>
              <w:pStyle w:val="TableContents"/>
            </w:pPr>
            <w:r>
              <w:rPr>
                <w:rFonts w:ascii="Calibri" w:hAnsi="Calibri"/>
                <w:b/>
                <w:bCs/>
              </w:rPr>
              <w:t>18:00-18:30 |</w:t>
            </w:r>
            <w:r>
              <w:rPr>
                <w:rFonts w:ascii="Calibri" w:hAnsi="Calibri"/>
              </w:rPr>
              <w:t xml:space="preserve"> Poczęstunek</w:t>
            </w:r>
          </w:p>
          <w:p w14:paraId="10BE074D" w14:textId="77777777" w:rsidR="00B7282B" w:rsidRDefault="00000000">
            <w:pPr>
              <w:pStyle w:val="TableContents"/>
            </w:pPr>
            <w:r>
              <w:rPr>
                <w:rFonts w:ascii="Calibri" w:hAnsi="Calibri"/>
                <w:b/>
                <w:bCs/>
              </w:rPr>
              <w:t xml:space="preserve">18:30-20:00 | </w:t>
            </w:r>
            <w:r>
              <w:rPr>
                <w:rFonts w:ascii="Calibri" w:hAnsi="Calibri"/>
              </w:rPr>
              <w:t>Czas na rozmowy i integrację oraz wymianę doświadczeń.</w:t>
            </w:r>
          </w:p>
          <w:p w14:paraId="652AC034" w14:textId="77777777" w:rsidR="00B7282B" w:rsidRDefault="00000000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Pożegnanie i zamknięcie wydarzenia.</w:t>
            </w:r>
          </w:p>
        </w:tc>
      </w:tr>
    </w:tbl>
    <w:p w14:paraId="44F45632" w14:textId="77777777" w:rsidR="00B7282B" w:rsidRDefault="00B7282B">
      <w:pPr>
        <w:pStyle w:val="Standard"/>
        <w:jc w:val="both"/>
        <w:rPr>
          <w:rFonts w:ascii="Calibri" w:hAnsi="Calibri"/>
          <w:u w:val="single"/>
        </w:rPr>
      </w:pPr>
    </w:p>
    <w:p w14:paraId="6C9B878A" w14:textId="77777777" w:rsidR="00B7282B" w:rsidRDefault="00B7282B">
      <w:pPr>
        <w:pStyle w:val="Standard"/>
        <w:jc w:val="both"/>
        <w:rPr>
          <w:rFonts w:ascii="Calibri" w:hAnsi="Calibri"/>
          <w:u w:val="single"/>
        </w:rPr>
      </w:pPr>
    </w:p>
    <w:p w14:paraId="25ABAEFF" w14:textId="77777777" w:rsidR="00B7282B" w:rsidRDefault="00000000">
      <w:pPr>
        <w:pStyle w:val="TableContents"/>
      </w:pPr>
      <w:r>
        <w:rPr>
          <w:rFonts w:ascii="Calibri" w:hAnsi="Calibri"/>
        </w:rPr>
        <w:t xml:space="preserve">Organizatorem spotkania jest Wydział Spraw Społecznych Starostwa Powiatowego w Pabianicach. </w:t>
      </w:r>
      <w:r>
        <w:rPr>
          <w:rFonts w:ascii="Calibri" w:hAnsi="Calibri"/>
          <w:u w:val="single"/>
        </w:rPr>
        <w:t>Udział w spotkaniu jest bezpłatny</w:t>
      </w:r>
      <w:r>
        <w:rPr>
          <w:rFonts w:ascii="Calibri" w:hAnsi="Calibri"/>
        </w:rPr>
        <w:t>.</w:t>
      </w:r>
      <w:r>
        <w:rPr>
          <w:rFonts w:ascii="Calibri" w:hAnsi="Calibri"/>
        </w:rPr>
        <w:br/>
        <w:t xml:space="preserve">osoba do kontaktu Anna Brzozowska </w:t>
      </w:r>
    </w:p>
    <w:p w14:paraId="46653BD6" w14:textId="77777777" w:rsidR="00B7282B" w:rsidRDefault="00000000">
      <w:pPr>
        <w:pStyle w:val="TableContents"/>
        <w:rPr>
          <w:rFonts w:ascii="Calibri" w:hAnsi="Calibri"/>
        </w:rPr>
      </w:pPr>
      <w:r>
        <w:rPr>
          <w:rFonts w:ascii="Calibri" w:hAnsi="Calibri"/>
        </w:rPr>
        <w:t xml:space="preserve">mail: abrzozowska@powiat.pabianice.pl   </w:t>
      </w:r>
    </w:p>
    <w:p w14:paraId="34B55A5C" w14:textId="77777777" w:rsidR="00B7282B" w:rsidRDefault="00000000">
      <w:pPr>
        <w:pStyle w:val="TableContents"/>
        <w:rPr>
          <w:rFonts w:ascii="Calibri" w:hAnsi="Calibri"/>
        </w:rPr>
      </w:pPr>
      <w:r>
        <w:rPr>
          <w:rFonts w:ascii="Calibri" w:hAnsi="Calibri"/>
        </w:rPr>
        <w:t xml:space="preserve">ul. Piłsudskiego 2, wejście B1, pok. 39 </w:t>
      </w:r>
      <w:r>
        <w:rPr>
          <w:rFonts w:ascii="Calibri" w:hAnsi="Calibri"/>
        </w:rPr>
        <w:br/>
        <w:t>tel. (42) 225 40 40</w:t>
      </w:r>
    </w:p>
    <w:p w14:paraId="2C583831" w14:textId="77777777" w:rsidR="00B7282B" w:rsidRDefault="00B7282B">
      <w:pPr>
        <w:pStyle w:val="TableContents"/>
        <w:rPr>
          <w:rFonts w:ascii="Calibri" w:hAnsi="Calibri"/>
        </w:rPr>
      </w:pPr>
    </w:p>
    <w:p w14:paraId="4F706F31" w14:textId="77777777" w:rsidR="00B7282B" w:rsidRDefault="00B7282B">
      <w:pPr>
        <w:pStyle w:val="TableContents"/>
        <w:rPr>
          <w:rFonts w:ascii="Calibri" w:hAnsi="Calibri"/>
        </w:rPr>
      </w:pPr>
    </w:p>
    <w:p w14:paraId="276677E7" w14:textId="77777777" w:rsidR="00B7282B" w:rsidRDefault="00B7282B">
      <w:pPr>
        <w:pStyle w:val="TableContents"/>
        <w:jc w:val="both"/>
        <w:rPr>
          <w:rFonts w:ascii="Calibri" w:hAnsi="Calibri"/>
          <w:b/>
          <w:bCs/>
        </w:rPr>
      </w:pPr>
    </w:p>
    <w:p w14:paraId="2112AF3D" w14:textId="77777777" w:rsidR="00B7282B" w:rsidRDefault="00B7282B">
      <w:pPr>
        <w:pStyle w:val="Standard"/>
        <w:rPr>
          <w:rFonts w:ascii="Calibri" w:hAnsi="Calibri"/>
          <w:b/>
          <w:bCs/>
        </w:rPr>
      </w:pPr>
    </w:p>
    <w:p w14:paraId="64D9743A" w14:textId="77777777" w:rsidR="00B7282B" w:rsidRDefault="00000000">
      <w:pPr>
        <w:pStyle w:val="Standard"/>
      </w:pPr>
      <w:r>
        <w:rPr>
          <w:rFonts w:ascii="Calibri" w:hAnsi="Calibri"/>
        </w:rPr>
        <w:t>.................................................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.....................................................</w:t>
      </w:r>
    </w:p>
    <w:p w14:paraId="054CB056" w14:textId="77777777" w:rsidR="00B7282B" w:rsidRDefault="00000000">
      <w:pPr>
        <w:pStyle w:val="Standard"/>
      </w:pPr>
      <w:r>
        <w:rPr>
          <w:rFonts w:ascii="Calibri" w:hAnsi="Calibri"/>
          <w:b/>
          <w:bCs/>
        </w:rPr>
        <w:tab/>
        <w:t xml:space="preserve">          data</w:t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  <w:t xml:space="preserve">     podpis osoby uprawnionej</w:t>
      </w:r>
    </w:p>
    <w:sectPr w:rsidR="00B7282B">
      <w:pgSz w:w="11906" w:h="16838"/>
      <w:pgMar w:top="850" w:right="1134" w:bottom="101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F212" w14:textId="77777777" w:rsidR="00C51844" w:rsidRDefault="00C51844">
      <w:r>
        <w:separator/>
      </w:r>
    </w:p>
  </w:endnote>
  <w:endnote w:type="continuationSeparator" w:id="0">
    <w:p w14:paraId="3A0AD12B" w14:textId="77777777" w:rsidR="00C51844" w:rsidRDefault="00C5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894A8" w14:textId="77777777" w:rsidR="00C51844" w:rsidRDefault="00C51844">
      <w:r>
        <w:rPr>
          <w:color w:val="000000"/>
        </w:rPr>
        <w:separator/>
      </w:r>
    </w:p>
  </w:footnote>
  <w:footnote w:type="continuationSeparator" w:id="0">
    <w:p w14:paraId="7B894260" w14:textId="77777777" w:rsidR="00C51844" w:rsidRDefault="00C51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7282B"/>
    <w:rsid w:val="00482678"/>
    <w:rsid w:val="00953C88"/>
    <w:rsid w:val="00B55B5E"/>
    <w:rsid w:val="00B7282B"/>
    <w:rsid w:val="00C51844"/>
    <w:rsid w:val="00F2582E"/>
    <w:rsid w:val="00FD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C93C6"/>
  <w15:docId w15:val="{10BC04A1-72BB-4438-9A0E-B7275984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HeaderandFooter"/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Brzozowska</dc:creator>
  <cp:lastModifiedBy>Natalia Śpiewok</cp:lastModifiedBy>
  <cp:revision>3</cp:revision>
  <cp:lastPrinted>2025-07-02T10:57:00Z</cp:lastPrinted>
  <dcterms:created xsi:type="dcterms:W3CDTF">2025-10-09T11:17:00Z</dcterms:created>
  <dcterms:modified xsi:type="dcterms:W3CDTF">2025-10-09T11:38:00Z</dcterms:modified>
</cp:coreProperties>
</file>